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5" w:type="dxa"/>
        <w:tblInd w:w="15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5"/>
        <w:gridCol w:w="1575"/>
        <w:gridCol w:w="600"/>
        <w:gridCol w:w="690"/>
        <w:gridCol w:w="735"/>
      </w:tblGrid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产品名称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技术参数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单位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数量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胸腔组织钳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弯头宽10mm 总长340mm 淋巴钳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淋巴结钳</w:t>
            </w:r>
          </w:p>
        </w:tc>
      </w:tr>
      <w:tr w:rsidR="005373D8" w:rsidTr="005373D8">
        <w:trPr>
          <w:trHeight w:val="554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胸腔止血钳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DeBakey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弯度90度 总长340mm 小直角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小直角钳</w:t>
            </w:r>
          </w:p>
        </w:tc>
      </w:tr>
      <w:tr w:rsidR="005373D8" w:rsidTr="005373D8">
        <w:trPr>
          <w:trHeight w:val="554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胸腔组织钳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弯头宽5mm 总长340mm Allis钳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艾力斯钳</w:t>
            </w: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胸腔组织钳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弯有齿 头宽5mm 总长330mm 小头钳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小头钳</w:t>
            </w: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胸腔组织钳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弯头齿 头宽10mm 总长340mm 大头钳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大头钳</w:t>
            </w: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胸腔组织钳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弯无齿 头宽10mm 总长340mm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卵圆钳 无齿</w:t>
            </w: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抓钳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5*330mm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抓钳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5*330mm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扇形钳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5*330mm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电凝钳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5*330mm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电钩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直型 工作长度280mm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电钩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弯型 工作长度280mm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电钩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弯型 工作长度265mm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电凝线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根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抓钳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10*380mm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套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持针钳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直头 工作长度300mm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把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电凝线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3m 高温高压消毒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根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494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电钩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直型 工作长度280mm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支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trHeight w:val="286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合计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3D8" w:rsidRDefault="005373D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373D8" w:rsidTr="005373D8">
        <w:trPr>
          <w:gridAfter w:val="3"/>
          <w:wAfter w:w="2025" w:type="dxa"/>
          <w:trHeight w:val="286"/>
        </w:trPr>
        <w:tc>
          <w:tcPr>
            <w:tcW w:w="1665" w:type="dxa"/>
            <w:shd w:val="clear" w:color="auto" w:fill="auto"/>
            <w:vAlign w:val="bottom"/>
          </w:tcPr>
          <w:p w:rsidR="005373D8" w:rsidRDefault="005373D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5373D8" w:rsidRDefault="005373D8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373D8" w:rsidTr="005373D8">
        <w:trPr>
          <w:gridAfter w:val="3"/>
          <w:wAfter w:w="2025" w:type="dxa"/>
          <w:trHeight w:val="286"/>
        </w:trPr>
        <w:tc>
          <w:tcPr>
            <w:tcW w:w="1665" w:type="dxa"/>
            <w:shd w:val="clear" w:color="auto" w:fill="auto"/>
            <w:vAlign w:val="bottom"/>
          </w:tcPr>
          <w:p w:rsidR="005373D8" w:rsidRDefault="005373D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5373D8" w:rsidRDefault="005373D8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FB1596" w:rsidRDefault="00FB1596"/>
    <w:sectPr w:rsidR="00FB1596" w:rsidSect="00FB1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3D8" w:rsidRDefault="005373D8" w:rsidP="005373D8">
      <w:r>
        <w:separator/>
      </w:r>
    </w:p>
  </w:endnote>
  <w:endnote w:type="continuationSeparator" w:id="1">
    <w:p w:rsidR="005373D8" w:rsidRDefault="005373D8" w:rsidP="00537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3D8" w:rsidRDefault="005373D8" w:rsidP="005373D8">
      <w:r>
        <w:separator/>
      </w:r>
    </w:p>
  </w:footnote>
  <w:footnote w:type="continuationSeparator" w:id="1">
    <w:p w:rsidR="005373D8" w:rsidRDefault="005373D8" w:rsidP="005373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6904B2"/>
    <w:rsid w:val="005373D8"/>
    <w:rsid w:val="00FB1596"/>
    <w:rsid w:val="136904B2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59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37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373D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37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373D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20</TotalTime>
  <Pages>1</Pages>
  <Words>282</Words>
  <Characters>257</Characters>
  <Application>Microsoft Office Word</Application>
  <DocSecurity>0</DocSecurity>
  <Lines>2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谢晓添</cp:lastModifiedBy>
  <cp:revision>2</cp:revision>
  <dcterms:created xsi:type="dcterms:W3CDTF">2018-11-01T08:42:00Z</dcterms:created>
  <dcterms:modified xsi:type="dcterms:W3CDTF">2018-11-09T06:51:00Z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